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2C4E" w14:textId="172AB62D" w:rsidR="00BA00AB" w:rsidRDefault="00DD1F9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Humphrey MAINWARING</w:t>
      </w:r>
      <w:r>
        <w:rPr>
          <w:rFonts w:cs="Times New Roman"/>
          <w:szCs w:val="24"/>
        </w:rPr>
        <w:t xml:space="preserve">     (fl.1480)</w:t>
      </w:r>
    </w:p>
    <w:p w14:paraId="5B1F52D3" w14:textId="77777777" w:rsidR="00DD1F9F" w:rsidRDefault="00DD1F9F" w:rsidP="009139A6">
      <w:pPr>
        <w:pStyle w:val="NoSpacing"/>
        <w:rPr>
          <w:rFonts w:cs="Times New Roman"/>
          <w:szCs w:val="24"/>
        </w:rPr>
      </w:pPr>
    </w:p>
    <w:p w14:paraId="71465EC2" w14:textId="77777777" w:rsidR="00DD1F9F" w:rsidRDefault="00DD1F9F" w:rsidP="009139A6">
      <w:pPr>
        <w:pStyle w:val="NoSpacing"/>
        <w:rPr>
          <w:rFonts w:cs="Times New Roman"/>
          <w:szCs w:val="24"/>
        </w:rPr>
      </w:pPr>
    </w:p>
    <w:p w14:paraId="39351169" w14:textId="049ABA80" w:rsidR="00DD1F9F" w:rsidRDefault="00DD1F9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Manning of Over Peover, Cheshire.   (I.G.I. now FamilySearch)</w:t>
      </w:r>
    </w:p>
    <w:p w14:paraId="4E154559" w14:textId="6EFEE3B1" w:rsidR="00DD1F9F" w:rsidRDefault="00DD1F9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 Saddler(q.v.).   (ibid.)</w:t>
      </w:r>
    </w:p>
    <w:p w14:paraId="0550E40C" w14:textId="77777777" w:rsidR="00DD1F9F" w:rsidRDefault="00DD1F9F" w:rsidP="009139A6">
      <w:pPr>
        <w:pStyle w:val="NoSpacing"/>
        <w:rPr>
          <w:rFonts w:cs="Times New Roman"/>
          <w:szCs w:val="24"/>
        </w:rPr>
      </w:pPr>
    </w:p>
    <w:p w14:paraId="17F3E0FA" w14:textId="77777777" w:rsidR="00DD1F9F" w:rsidRDefault="00DD1F9F" w:rsidP="009139A6">
      <w:pPr>
        <w:pStyle w:val="NoSpacing"/>
        <w:rPr>
          <w:rFonts w:cs="Times New Roman"/>
          <w:szCs w:val="24"/>
        </w:rPr>
      </w:pPr>
    </w:p>
    <w:p w14:paraId="6A3FED94" w14:textId="260AFAB1" w:rsidR="00DD1F9F" w:rsidRPr="00DD1F9F" w:rsidRDefault="00DD1F9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October 2023</w:t>
      </w:r>
    </w:p>
    <w:sectPr w:rsidR="00DD1F9F" w:rsidRPr="00DD1F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E4C1F" w14:textId="77777777" w:rsidR="00DD1F9F" w:rsidRDefault="00DD1F9F" w:rsidP="009139A6">
      <w:r>
        <w:separator/>
      </w:r>
    </w:p>
  </w:endnote>
  <w:endnote w:type="continuationSeparator" w:id="0">
    <w:p w14:paraId="3EE6621D" w14:textId="77777777" w:rsidR="00DD1F9F" w:rsidRDefault="00DD1F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C7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00A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14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95BFD" w14:textId="77777777" w:rsidR="00DD1F9F" w:rsidRDefault="00DD1F9F" w:rsidP="009139A6">
      <w:r>
        <w:separator/>
      </w:r>
    </w:p>
  </w:footnote>
  <w:footnote w:type="continuationSeparator" w:id="0">
    <w:p w14:paraId="449655C4" w14:textId="77777777" w:rsidR="00DD1F9F" w:rsidRDefault="00DD1F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501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8E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27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F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1F9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65696"/>
  <w15:chartTrackingRefBased/>
  <w15:docId w15:val="{B40B2064-44BA-4433-82DD-196A3DAB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2023-10-12T18:27:00Z</dcterms:created>
  <dcterms:modified xsi:type="dcterms:W3CDTF">2023-10-12T18:31:00Z</dcterms:modified>
</cp:coreProperties>
</file>